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E2E4D" w14:textId="6B8A8515" w:rsidR="00535962" w:rsidRPr="00F7167E" w:rsidRDefault="00B36167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1C47BBB1" wp14:editId="74BA438A">
                <wp:simplePos x="0" y="0"/>
                <wp:positionH relativeFrom="page">
                  <wp:posOffset>5431334</wp:posOffset>
                </wp:positionH>
                <wp:positionV relativeFrom="paragraph">
                  <wp:posOffset>-675608</wp:posOffset>
                </wp:positionV>
                <wp:extent cx="2107100" cy="701040"/>
                <wp:effectExtent l="19050" t="0" r="26670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7100" cy="701040"/>
                          <a:chOff x="12865" y="523"/>
                          <a:chExt cx="2650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865" y="561"/>
                            <a:ext cx="2650" cy="968"/>
                            <a:chOff x="9091" y="720"/>
                            <a:chExt cx="2207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91" y="1077"/>
                              <a:ext cx="2207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820B884" w14:textId="6460668D" w:rsidR="00051C0A" w:rsidRPr="00051C0A" w:rsidRDefault="00B36167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Style w:val="Textodelmarcadordeposicin"/>
                                  </w:rPr>
                                  <w:t>SUPBANCO-CCC-CP-2021-0020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1C457C6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47BBB1" id="Group 20" o:spid="_x0000_s1026" style="position:absolute;margin-left:427.65pt;margin-top:-53.2pt;width:165.9pt;height:55.2pt;z-index:251696128;mso-position-horizontal-relative:page" coordorigin="12865,523" coordsize="265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865;top:561;width:2650;height:968" coordorigin="9091,720" coordsize="2207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091;top:1077;width:2207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4820B884" w14:textId="6460668D" w:rsidR="00051C0A" w:rsidRPr="00051C0A" w:rsidRDefault="00B36167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Style w:val="Textodelmarcadordeposicin"/>
                            </w:rPr>
                            <w:t>SUPBANCO-CCC-CP-2021-0020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1C457C6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C2082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5D3EA9" wp14:editId="7116670C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52D08BAB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5EDDFA7" wp14:editId="11A9B61B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5D3EA9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52D08BAB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5EDDFA7" wp14:editId="11A9B61B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C208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039C957" wp14:editId="372761B4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26DCE1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39C957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" filled="f" stroked="f">
                <v:textbox inset="0,0,0,0">
                  <w:txbxContent>
                    <w:p w14:paraId="6326DCE1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63EDD077" wp14:editId="35635879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082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F45DB5F" wp14:editId="05E22B66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46A8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5DB5F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" filled="f" stroked="f">
                <v:textbox>
                  <w:txbxContent>
                    <w:p w14:paraId="12546A8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E7C9C" w:rsidRPr="004E7C9C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C2082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FD94F0" wp14:editId="3C205796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464C40" w14:textId="77777777" w:rsidR="0026335F" w:rsidRPr="0026335F" w:rsidRDefault="00B3616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D94F0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" filled="f" stroked="f">
                <v:textbox>
                  <w:txbxContent>
                    <w:p w14:paraId="0D464C40" w14:textId="77777777" w:rsidR="0026335F" w:rsidRPr="0026335F" w:rsidRDefault="00B3616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D530787" w14:textId="247F14F0" w:rsidR="00535962" w:rsidRPr="00535962" w:rsidRDefault="00C2082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6F83C90" wp14:editId="5C723599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AEBE55" w14:textId="77777777" w:rsidR="002E1412" w:rsidRPr="002E1412" w:rsidRDefault="00B36167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83C90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6EAEBE55" w14:textId="77777777" w:rsidR="002E1412" w:rsidRPr="002E1412" w:rsidRDefault="00B3616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554B1C9" w14:textId="77777777" w:rsidR="00535962" w:rsidRDefault="00535962" w:rsidP="00535962"/>
    <w:p w14:paraId="4D357404" w14:textId="446F66C1" w:rsidR="006506D0" w:rsidRDefault="00C20826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C3809D2" wp14:editId="201E45FB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58A0BD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3809D2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6F58A0BD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16B08B02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0DD17F21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3906DFB1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57C066CF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B35076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C6A3CC9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62AAA53D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791F42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550FBC0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ED6BE54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F50849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6EFB7A28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408A408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2DB29FB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7CE643F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8CA6D5E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78D274C1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CD60680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9C4360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7759F9CB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51D0CAC5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51FFC24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BCE02E6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09522639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2F91051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97C2508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5AA58529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AF26D42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61563E03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4495EC6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469B1A2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747829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D68CF3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8E14E76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568BDF88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4F0B3601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7C2396C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C5C6F5D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0129349B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24D3CE7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64125D64" w14:textId="77777777" w:rsidTr="00044FA8">
        <w:trPr>
          <w:trHeight w:val="4637"/>
        </w:trPr>
        <w:tc>
          <w:tcPr>
            <w:tcW w:w="3269" w:type="dxa"/>
          </w:tcPr>
          <w:p w14:paraId="6CA5636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1FE2810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4F7BCFDD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5BE23C95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113AFE2B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1F356987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5F1E1278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FB768C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5A3C46D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576225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3010FA1D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16580A72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4A957E12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2F95B1E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CD6A5F7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71A9AD4C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156A4222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2877E034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19E0FA2B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66E9FDD7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39BC001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62CA9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60E68F1C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45AE6" w14:textId="4FD87026" w:rsidR="001007E7" w:rsidRDefault="00C2082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7CF300" wp14:editId="0CF5E17F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BC6244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7CF3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" filled="f" stroked="f">
              <v:textbox inset="0,0,0,0">
                <w:txbxContent>
                  <w:p w14:paraId="35BC6244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083282F" wp14:editId="62A95D1A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66599F8" wp14:editId="2D782AA3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00AB0E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DAF0257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6599F8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3D00AB0E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DAF0257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25200F3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9F536E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F4922E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CCB49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F39A37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DAF42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2396A373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4C6000" w14:textId="44BAEF36" w:rsidR="00051C0A" w:rsidRDefault="00C2082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C9598A" wp14:editId="10771DB2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BBD245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C9598A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AdCpil3QAAAAgBAAAPAAAAZHJzL2Rvd25yZXYu&#10;eG1sTI/BTsMwEETvSPyDtUjcqE2Vuk3IpkIgriAKVOLmxtskIl5HsduEv8ec4Dia0cybcju7Xpxp&#10;DJ1nhNuFAkFce9txg/D+9nSzARGiYWt6z4TwTQG21eVFaQrrJ36l8y42IpVwKAxCG+NQSBnqlpwJ&#10;Cz8QJ+/oR2dikmMj7WimVO56uVRKS2c6TgutGeihpfprd3IIH8/Hz32mXppHtxomPyvJLpeI11fz&#10;/R2ISHP8C8MvfkKHKjEd/IltED3COl9lKYqg1yCSn+ulBnFAyHQGsirl/wPVD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AdCpil3QAAAAgBAAAPAAAAAAAAAAAAAAAAAEoEAABkcnMv&#10;ZG93bnJldi54bWxQSwUGAAAAAAQABADzAAAAVAUAAAAA&#10;" filled="f" stroked="f">
              <v:textbox>
                <w:txbxContent>
                  <w:p w14:paraId="36BBD245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451D"/>
    <w:rsid w:val="002E1412"/>
    <w:rsid w:val="00314023"/>
    <w:rsid w:val="00341484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36167"/>
    <w:rsid w:val="00B62EEF"/>
    <w:rsid w:val="00B97B51"/>
    <w:rsid w:val="00BA0007"/>
    <w:rsid w:val="00BB1D79"/>
    <w:rsid w:val="00BC1D0C"/>
    <w:rsid w:val="00BC61BD"/>
    <w:rsid w:val="00BE0B91"/>
    <w:rsid w:val="00C078CB"/>
    <w:rsid w:val="00C20826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15E94F70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3</cp:revision>
  <cp:lastPrinted>2011-03-04T18:55:00Z</cp:lastPrinted>
  <dcterms:created xsi:type="dcterms:W3CDTF">2021-06-25T15:11:00Z</dcterms:created>
  <dcterms:modified xsi:type="dcterms:W3CDTF">2021-07-02T18:04:00Z</dcterms:modified>
</cp:coreProperties>
</file>